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F6FF38" w14:textId="77777777" w:rsidR="00CC19B0" w:rsidRDefault="00CC19B0" w:rsidP="00CC19B0">
      <w:pPr>
        <w:pStyle w:val="NoSpacing"/>
      </w:pPr>
      <w:r>
        <w:rPr>
          <w:u w:val="single"/>
        </w:rPr>
        <w:t>Thomas RAYNER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07AA1017" w14:textId="77777777" w:rsidR="00CC19B0" w:rsidRDefault="00CC19B0" w:rsidP="00CC19B0">
      <w:pPr>
        <w:pStyle w:val="NoSpacing"/>
      </w:pPr>
      <w:r>
        <w:t>of Chart by Sutton Valence, Kent. Yeoman.</w:t>
      </w:r>
    </w:p>
    <w:p w14:paraId="223808DD" w14:textId="77777777" w:rsidR="00CC19B0" w:rsidRDefault="00CC19B0" w:rsidP="00CC19B0">
      <w:pPr>
        <w:pStyle w:val="NoSpacing"/>
      </w:pPr>
    </w:p>
    <w:p w14:paraId="5AB8DD33" w14:textId="77777777" w:rsidR="00CC19B0" w:rsidRDefault="00CC19B0" w:rsidP="00CC19B0">
      <w:pPr>
        <w:pStyle w:val="NoSpacing"/>
      </w:pPr>
    </w:p>
    <w:p w14:paraId="5F7E7A30" w14:textId="77777777" w:rsidR="009B0710" w:rsidRDefault="009B0710" w:rsidP="009B0710">
      <w:pPr>
        <w:pStyle w:val="NoSpacing"/>
      </w:pPr>
      <w:r>
        <w:tab/>
        <w:t>1483</w:t>
      </w:r>
      <w:r>
        <w:tab/>
        <w:t xml:space="preserve">William </w:t>
      </w:r>
      <w:proofErr w:type="spellStart"/>
      <w:r>
        <w:t>Pykenham</w:t>
      </w:r>
      <w:proofErr w:type="spellEnd"/>
      <w:r>
        <w:t>(q.v.) brought a plaint of debt against him.</w:t>
      </w:r>
    </w:p>
    <w:p w14:paraId="24760A86" w14:textId="1F8C8735" w:rsidR="009B0710" w:rsidRDefault="009B0710" w:rsidP="00CC19B0">
      <w:pPr>
        <w:pStyle w:val="NoSpacing"/>
      </w:pPr>
      <w:r>
        <w:tab/>
      </w:r>
      <w:r>
        <w:tab/>
        <w:t xml:space="preserve">( </w:t>
      </w:r>
      <w:hyperlink r:id="rId6" w:history="1">
        <w:r w:rsidRPr="0088755F">
          <w:rPr>
            <w:rStyle w:val="Hyperlink"/>
          </w:rPr>
          <w:t xml:space="preserve">http://aalt.law.uh.edu/Indices/CP40Indices/CP40no883Pl.htm </w:t>
        </w:r>
      </w:hyperlink>
      <w:r>
        <w:t xml:space="preserve">  )</w:t>
      </w:r>
    </w:p>
    <w:p w14:paraId="010AE258" w14:textId="77777777" w:rsidR="00CC19B0" w:rsidRDefault="00CC19B0" w:rsidP="00CC19B0">
      <w:pPr>
        <w:pStyle w:val="NoSpacing"/>
      </w:pPr>
      <w:r>
        <w:tab/>
        <w:t>1483</w:t>
      </w:r>
      <w:r>
        <w:tab/>
        <w:t>William Unknown, clerk(q.v.), brought a plaint of debt against him.</w:t>
      </w:r>
    </w:p>
    <w:p w14:paraId="199A0444" w14:textId="3CA00BBD" w:rsidR="00CC19B0" w:rsidRDefault="00CC19B0" w:rsidP="00CC19B0">
      <w:pPr>
        <w:pStyle w:val="NoSpacing"/>
      </w:pPr>
      <w:r>
        <w:tab/>
      </w:r>
      <w:r>
        <w:tab/>
        <w:t>(</w:t>
      </w:r>
      <w:hyperlink r:id="rId7" w:history="1">
        <w:r w:rsidRPr="00FB647E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14:paraId="62EF291A" w14:textId="0C08A350" w:rsidR="00D67C43" w:rsidRDefault="00D67C43" w:rsidP="00CC19B0">
      <w:pPr>
        <w:pStyle w:val="NoSpacing"/>
      </w:pPr>
      <w:r>
        <w:tab/>
        <w:t>1483</w:t>
      </w:r>
      <w:r>
        <w:tab/>
        <w:t>He made his Will.   (Plomer p.395)</w:t>
      </w:r>
    </w:p>
    <w:p w14:paraId="174CA91A" w14:textId="77777777" w:rsidR="00C96BDB" w:rsidRDefault="00C96BDB" w:rsidP="00C96B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</w:t>
      </w:r>
    </w:p>
    <w:p w14:paraId="73000B55" w14:textId="77777777" w:rsidR="00C96BDB" w:rsidRDefault="00C96BDB" w:rsidP="00C96B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3BFA141" w14:textId="77777777" w:rsidR="00C96BDB" w:rsidRDefault="00C96BDB" w:rsidP="00C96BDB">
      <w:pPr>
        <w:rPr>
          <w:rFonts w:ascii="Times New Roman" w:hAnsi="Times New Roman" w:cs="Times New Roman"/>
        </w:rPr>
      </w:pPr>
    </w:p>
    <w:p w14:paraId="499A31AD" w14:textId="77777777" w:rsidR="00C96BDB" w:rsidRDefault="00C96BDB" w:rsidP="00C96BDB">
      <w:pPr>
        <w:rPr>
          <w:rFonts w:ascii="Times New Roman" w:hAnsi="Times New Roman" w:cs="Times New Roman"/>
        </w:rPr>
      </w:pPr>
    </w:p>
    <w:p w14:paraId="3B708560" w14:textId="77777777" w:rsidR="00C96BDB" w:rsidRDefault="00C96BDB" w:rsidP="00C96B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Executors:   John </w:t>
      </w:r>
      <w:proofErr w:type="spellStart"/>
      <w:r>
        <w:rPr>
          <w:rFonts w:ascii="Times New Roman" w:hAnsi="Times New Roman" w:cs="Times New Roman"/>
        </w:rPr>
        <w:t>Mastell</w:t>
      </w:r>
      <w:proofErr w:type="spellEnd"/>
      <w:r>
        <w:rPr>
          <w:rFonts w:ascii="Times New Roman" w:hAnsi="Times New Roman" w:cs="Times New Roman"/>
        </w:rPr>
        <w:t xml:space="preserve"> of Chart(q.v.) and Nicholas Mile of Chart(q.v.).  (ibid.)</w:t>
      </w:r>
    </w:p>
    <w:p w14:paraId="1D2E6104" w14:textId="77777777" w:rsidR="00C96BDB" w:rsidRDefault="00C96BDB" w:rsidP="00CC19B0">
      <w:pPr>
        <w:pStyle w:val="NoSpacing"/>
      </w:pPr>
    </w:p>
    <w:p w14:paraId="44A26452" w14:textId="77777777" w:rsidR="00CC19B0" w:rsidRDefault="00CC19B0" w:rsidP="00CC19B0">
      <w:pPr>
        <w:pStyle w:val="NoSpacing"/>
      </w:pPr>
    </w:p>
    <w:p w14:paraId="24EF64EF" w14:textId="77777777" w:rsidR="00CC19B0" w:rsidRDefault="00CC19B0" w:rsidP="00CC19B0">
      <w:pPr>
        <w:pStyle w:val="NoSpacing"/>
      </w:pPr>
    </w:p>
    <w:p w14:paraId="0EFFFD65" w14:textId="66B9914F" w:rsidR="00CC19B0" w:rsidRDefault="00CC19B0" w:rsidP="00CC19B0">
      <w:pPr>
        <w:pStyle w:val="NoSpacing"/>
      </w:pPr>
      <w:r>
        <w:t>15 October 2016</w:t>
      </w:r>
    </w:p>
    <w:p w14:paraId="780870F1" w14:textId="7325AD40" w:rsidR="00C96BDB" w:rsidRDefault="00C96BDB" w:rsidP="00CC19B0">
      <w:pPr>
        <w:pStyle w:val="NoSpacing"/>
      </w:pPr>
      <w:r>
        <w:t xml:space="preserve">  8 April 2019</w:t>
      </w:r>
    </w:p>
    <w:p w14:paraId="0DA8B3A2" w14:textId="77777777" w:rsidR="009B0710" w:rsidRPr="00CC19B0" w:rsidRDefault="009B0710" w:rsidP="00CC19B0"/>
    <w:sectPr w:rsidR="006B2F86" w:rsidRPr="00CC19B0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AE4439" w14:textId="77777777" w:rsidR="00CC19B0" w:rsidRDefault="00CC19B0" w:rsidP="00E71FC3">
      <w:r>
        <w:separator/>
      </w:r>
    </w:p>
  </w:endnote>
  <w:endnote w:type="continuationSeparator" w:id="0">
    <w:p w14:paraId="5CD81AC6" w14:textId="77777777" w:rsidR="00CC19B0" w:rsidRDefault="00CC19B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53376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FFFA36" w14:textId="77777777" w:rsidR="00CC19B0" w:rsidRDefault="00CC19B0" w:rsidP="00E71FC3">
      <w:r>
        <w:separator/>
      </w:r>
    </w:p>
  </w:footnote>
  <w:footnote w:type="continuationSeparator" w:id="0">
    <w:p w14:paraId="085B5038" w14:textId="77777777" w:rsidR="00CC19B0" w:rsidRDefault="00CC19B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9B0"/>
    <w:rsid w:val="001A7C09"/>
    <w:rsid w:val="0068026C"/>
    <w:rsid w:val="00733BE7"/>
    <w:rsid w:val="009B0710"/>
    <w:rsid w:val="00AB52E8"/>
    <w:rsid w:val="00B16D3F"/>
    <w:rsid w:val="00C96BDB"/>
    <w:rsid w:val="00CC19B0"/>
    <w:rsid w:val="00D67C4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9361E"/>
  <w15:chartTrackingRefBased/>
  <w15:docId w15:val="{CE1C07C8-801D-4A2F-9A5F-68AB59F50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BD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C19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2016-10-18T18:48:00Z</dcterms:created>
  <dcterms:modified xsi:type="dcterms:W3CDTF">2024-06-24T06:36:00Z</dcterms:modified>
</cp:coreProperties>
</file>